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F925776" w14:textId="77777777" w:rsidR="002163F1" w:rsidRDefault="002163F1"/>
    <w:p w14:paraId="5C323E01" w14:textId="77777777" w:rsidR="002163F1" w:rsidRDefault="002163F1"/>
    <w:p w14:paraId="0E819B30" w14:textId="77777777" w:rsidR="001C21C4" w:rsidRDefault="001C21C4">
      <w:pPr>
        <w:jc w:val="both"/>
      </w:pPr>
    </w:p>
    <w:p w14:paraId="1D2B265B" w14:textId="77777777" w:rsidR="00626ED3" w:rsidRPr="00626ED3" w:rsidRDefault="008836A1" w:rsidP="00626ED3">
      <w:pPr>
        <w:autoSpaceDN w:val="0"/>
        <w:spacing w:after="140" w:line="288" w:lineRule="auto"/>
        <w:jc w:val="center"/>
        <w:textAlignment w:val="baseline"/>
        <w:rPr>
          <w:rFonts w:ascii="News gothic std" w:eastAsia="SimSun" w:hAnsi="News gothic std" w:cs="News gothic std"/>
          <w:b/>
          <w:kern w:val="3"/>
          <w:sz w:val="22"/>
          <w:szCs w:val="22"/>
        </w:rPr>
      </w:pPr>
      <w:r>
        <w:rPr>
          <w:rFonts w:ascii="News gothic std" w:eastAsia="SimSun" w:hAnsi="News gothic std" w:cs="News gothic std"/>
          <w:b/>
          <w:kern w:val="3"/>
          <w:sz w:val="22"/>
          <w:szCs w:val="22"/>
        </w:rPr>
        <w:t>ANEXO III</w:t>
      </w:r>
    </w:p>
    <w:p w14:paraId="1B6B2117" w14:textId="77777777" w:rsidR="00626ED3" w:rsidRPr="00626ED3" w:rsidRDefault="00B10C73" w:rsidP="00626ED3">
      <w:pPr>
        <w:autoSpaceDN w:val="0"/>
        <w:spacing w:after="140" w:line="288" w:lineRule="auto"/>
        <w:jc w:val="center"/>
        <w:textAlignment w:val="baseline"/>
        <w:rPr>
          <w:rFonts w:ascii="News gothic std" w:eastAsia="SimSun" w:hAnsi="News gothic std" w:cs="News gothic std"/>
          <w:b/>
          <w:kern w:val="3"/>
          <w:sz w:val="22"/>
          <w:szCs w:val="22"/>
        </w:rPr>
      </w:pPr>
      <w:r>
        <w:rPr>
          <w:rFonts w:ascii="News gothic std" w:eastAsia="SimSun" w:hAnsi="News gothic std" w:cs="News gothic std"/>
          <w:b/>
          <w:kern w:val="3"/>
          <w:sz w:val="22"/>
          <w:szCs w:val="22"/>
        </w:rPr>
        <w:t xml:space="preserve"> </w:t>
      </w:r>
      <w:r w:rsidR="00626ED3" w:rsidRPr="00626ED3">
        <w:rPr>
          <w:rFonts w:ascii="News gothic std" w:eastAsia="SimSun" w:hAnsi="News gothic std" w:cs="News gothic std"/>
          <w:b/>
          <w:kern w:val="3"/>
          <w:sz w:val="22"/>
          <w:szCs w:val="22"/>
        </w:rPr>
        <w:t>COMPROMISO DE FORMALIZACIÓN DE UNIÓN TEMPORAL DE EMPRESARIOS.</w:t>
      </w:r>
    </w:p>
    <w:p w14:paraId="77E13363" w14:textId="77777777" w:rsidR="00626ED3" w:rsidRPr="00626ED3" w:rsidRDefault="00626ED3" w:rsidP="00626ED3">
      <w:pPr>
        <w:tabs>
          <w:tab w:val="left" w:pos="-720"/>
          <w:tab w:val="left" w:pos="0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autoSpaceDN w:val="0"/>
        <w:spacing w:after="140"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D.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,(1) _____________________________, con Documento Nacional de Identidad. Nº 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y domicilio en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C/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>,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actuando en su propio nombre y</w:t>
      </w:r>
    </w:p>
    <w:p w14:paraId="157D5A79" w14:textId="77777777"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14:paraId="05049107" w14:textId="77777777"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D,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</w:t>
      </w:r>
      <w:r w:rsidRPr="00626ED3">
        <w:rPr>
          <w:rFonts w:ascii="News gothic std" w:eastAsia="SimSun" w:hAnsi="News gothic std" w:cs="News gothic std"/>
          <w:spacing w:val="-3"/>
          <w:kern w:val="3"/>
          <w:sz w:val="22"/>
          <w:szCs w:val="22"/>
        </w:rPr>
        <w:t>(1)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_____________________con Documento Nacional de Identidad nº 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y domicilio en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>,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C/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 xml:space="preserve"> 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>____________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actuando en su propio nombre,</w:t>
      </w:r>
    </w:p>
    <w:p w14:paraId="1B3C6E72" w14:textId="77777777"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</w:p>
    <w:p w14:paraId="7865C807" w14:textId="77777777" w:rsidR="00626ED3" w:rsidRPr="00626ED3" w:rsidRDefault="00626ED3" w:rsidP="00626ED3">
      <w:pPr>
        <w:keepNext/>
        <w:numPr>
          <w:ilvl w:val="0"/>
          <w:numId w:val="1"/>
        </w:numPr>
        <w:tabs>
          <w:tab w:val="left" w:pos="8505"/>
        </w:tabs>
        <w:autoSpaceDN w:val="0"/>
        <w:spacing w:after="160" w:line="254" w:lineRule="auto"/>
        <w:jc w:val="both"/>
        <w:textAlignment w:val="baseline"/>
        <w:outlineLvl w:val="2"/>
        <w:rPr>
          <w:rFonts w:ascii="News gothic std" w:eastAsia="Arial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Arial" w:hAnsi="News gothic std" w:cs="News gothic std"/>
          <w:kern w:val="3"/>
          <w:sz w:val="22"/>
          <w:szCs w:val="22"/>
        </w:rPr>
        <w:t>SE COMPROMETEN</w:t>
      </w:r>
    </w:p>
    <w:p w14:paraId="73B7B2B8" w14:textId="77777777"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b/>
          <w:kern w:val="3"/>
          <w:sz w:val="22"/>
          <w:szCs w:val="22"/>
        </w:rPr>
      </w:pPr>
    </w:p>
    <w:p w14:paraId="6950388C" w14:textId="77777777" w:rsidR="00B10C73" w:rsidRDefault="00626ED3" w:rsidP="00626ED3">
      <w:pPr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1º.- A concurrir conjunta y solidariamente al procedimiento abierto simplificado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 xml:space="preserve"> abreviado (Supersimplificado)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para la adjudicación del contrato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 xml:space="preserve"> de</w:t>
      </w:r>
      <w:r w:rsidR="005A1A4B">
        <w:rPr>
          <w:rFonts w:ascii="News gothic std" w:eastAsia="SimSun" w:hAnsi="News gothic std" w:cs="News gothic std"/>
          <w:kern w:val="3"/>
          <w:sz w:val="22"/>
          <w:szCs w:val="22"/>
        </w:rPr>
        <w:t>:____________________________________________________________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>, adscrito a la Central</w:t>
      </w:r>
      <w:r w:rsidR="00EA4BFE">
        <w:rPr>
          <w:rFonts w:ascii="News gothic std" w:eastAsia="SimSun" w:hAnsi="News gothic std" w:cs="News gothic std"/>
          <w:kern w:val="3"/>
          <w:sz w:val="22"/>
          <w:szCs w:val="22"/>
        </w:rPr>
        <w:t xml:space="preserve"> Provincial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 xml:space="preserve"> de Compras de Córdoba.</w:t>
      </w:r>
    </w:p>
    <w:p w14:paraId="45964EDE" w14:textId="77777777" w:rsidR="00626ED3" w:rsidRPr="00626ED3" w:rsidRDefault="00626ED3" w:rsidP="00626ED3">
      <w:pPr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</w:t>
      </w:r>
    </w:p>
    <w:p w14:paraId="325C65BA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2º A constituirse en Unión de Empresarios en caso de resultar adjudicatarios del citado concurso.</w:t>
      </w:r>
    </w:p>
    <w:p w14:paraId="1DB76A90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14:paraId="207FCF8F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3º La participación de cada uno de los compromisarios, en el ámbito de sus competencias, en la Unión Temporal de Empresarios, sería la siguiente:</w:t>
      </w:r>
    </w:p>
    <w:p w14:paraId="624A7218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14:paraId="5D07F80E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Empresa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(1) ____________: ____%</w:t>
      </w:r>
    </w:p>
    <w:p w14:paraId="15C41C29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Empresa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(1) ____________: ____%</w:t>
      </w:r>
    </w:p>
    <w:p w14:paraId="1F791A07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</w:p>
    <w:p w14:paraId="03E83CD0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4º.- Designan a D.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para que, durante la vigencia del contrato, ostente la plena representación de la Unión Temporal de Empresarios ante el Servicio Andaluz de Salud. El domicilio a efectos de notificaciones de la Unión Temporal de Empresarios será: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C/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</w:p>
    <w:p w14:paraId="7F71A8DD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.</w:t>
      </w:r>
    </w:p>
    <w:p w14:paraId="4668140E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</w:pPr>
    </w:p>
    <w:p w14:paraId="21D63AF9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(Localidad y fecha)</w:t>
      </w:r>
    </w:p>
    <w:p w14:paraId="32A12CC9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14:paraId="6C3FFC0D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14:paraId="6DB5612D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Fdo.: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ab/>
        <w:t>Fdo.: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</w:p>
    <w:p w14:paraId="625DEF43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</w:pPr>
    </w:p>
    <w:p w14:paraId="48B0B72E" w14:textId="77777777"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En                       </w:t>
      </w:r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 xml:space="preserve">  </w:t>
      </w:r>
      <w:proofErr w:type="spellStart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>a</w:t>
      </w:r>
      <w:proofErr w:type="spellEnd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 xml:space="preserve">              </w:t>
      </w:r>
      <w:proofErr w:type="spellStart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>de</w:t>
      </w:r>
      <w:proofErr w:type="spellEnd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 xml:space="preserve">      </w:t>
      </w:r>
      <w:proofErr w:type="spellStart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>de</w:t>
      </w:r>
      <w:proofErr w:type="spellEnd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 xml:space="preserve"> 2024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    </w:t>
      </w:r>
    </w:p>
    <w:sectPr w:rsidR="00626ED3" w:rsidRPr="00626ED3" w:rsidSect="002076AF">
      <w:headerReference w:type="default" r:id="rId7"/>
      <w:pgSz w:w="11906" w:h="16838"/>
      <w:pgMar w:top="2523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F52AB" w14:textId="77777777" w:rsidR="00E935E2" w:rsidRDefault="00E935E2" w:rsidP="002076AF">
      <w:r>
        <w:separator/>
      </w:r>
    </w:p>
  </w:endnote>
  <w:endnote w:type="continuationSeparator" w:id="0">
    <w:p w14:paraId="3C3CD012" w14:textId="77777777" w:rsidR="00E935E2" w:rsidRDefault="00E935E2" w:rsidP="0020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 gothic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03162" w14:textId="77777777" w:rsidR="00E935E2" w:rsidRDefault="00E935E2" w:rsidP="002076AF">
      <w:r>
        <w:separator/>
      </w:r>
    </w:p>
  </w:footnote>
  <w:footnote w:type="continuationSeparator" w:id="0">
    <w:p w14:paraId="73A6BF7F" w14:textId="77777777" w:rsidR="00E935E2" w:rsidRDefault="00E935E2" w:rsidP="0020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F0F1D" w14:textId="77777777" w:rsidR="007D7A95" w:rsidRPr="00216DB9" w:rsidRDefault="007D7A95" w:rsidP="007D7A95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60F3CF68" wp14:editId="0468BD00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2751E9" wp14:editId="1C7E383B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97AACC" w14:textId="77777777" w:rsidR="007D7A95" w:rsidRPr="0099246D" w:rsidRDefault="007D7A95" w:rsidP="007D7A95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488002FA" w14:textId="77777777" w:rsidR="007D7A95" w:rsidRPr="0099246D" w:rsidRDefault="007D7A95" w:rsidP="007D7A95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2751E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0F97AACC" w14:textId="77777777" w:rsidR="007D7A95" w:rsidRPr="0099246D" w:rsidRDefault="007D7A95" w:rsidP="007D7A95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488002FA" w14:textId="77777777" w:rsidR="007D7A95" w:rsidRPr="0099246D" w:rsidRDefault="007D7A95" w:rsidP="007D7A95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403B9727" w14:textId="27F8D1DC" w:rsidR="002076AF" w:rsidRPr="007D7A95" w:rsidRDefault="002076AF" w:rsidP="007D7A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09073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C21C4"/>
    <w:rsid w:val="002076AF"/>
    <w:rsid w:val="002163F1"/>
    <w:rsid w:val="005A1A4B"/>
    <w:rsid w:val="00626ED3"/>
    <w:rsid w:val="007C4DFA"/>
    <w:rsid w:val="007D7A95"/>
    <w:rsid w:val="008836A1"/>
    <w:rsid w:val="008A0F8E"/>
    <w:rsid w:val="00AD5768"/>
    <w:rsid w:val="00B10C73"/>
    <w:rsid w:val="00B302D1"/>
    <w:rsid w:val="00BD4D44"/>
    <w:rsid w:val="00C15ABA"/>
    <w:rsid w:val="00D379A0"/>
    <w:rsid w:val="00DD19AD"/>
    <w:rsid w:val="00E935E2"/>
    <w:rsid w:val="00EA4BFE"/>
    <w:rsid w:val="00F2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2E5910E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2076A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2076A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2076A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076A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Cabecera-Centrodirectivo">
    <w:name w:val="Cabecera - Centro directivo"/>
    <w:autoRedefine/>
    <w:qFormat/>
    <w:rsid w:val="00B302D1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B302D1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9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17</cp:revision>
  <cp:lastPrinted>1995-11-21T16:41:00Z</cp:lastPrinted>
  <dcterms:created xsi:type="dcterms:W3CDTF">2022-01-15T11:11:00Z</dcterms:created>
  <dcterms:modified xsi:type="dcterms:W3CDTF">2025-10-31T13:34:00Z</dcterms:modified>
</cp:coreProperties>
</file>